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BBCC0" w14:textId="777777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ДО</w:t>
      </w:r>
    </w:p>
    <w:p w14:paraId="7F74F819" w14:textId="6AD289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……………………………</w:t>
      </w:r>
    </w:p>
    <w:p w14:paraId="56B36857" w14:textId="1F364C70" w:rsidR="000D7106" w:rsidRPr="00090F60" w:rsidRDefault="000D7106" w:rsidP="007D1D61">
      <w:pPr>
        <w:ind w:left="5529" w:firstLine="143"/>
        <w:rPr>
          <w:b/>
        </w:rPr>
      </w:pPr>
    </w:p>
    <w:p w14:paraId="3BB6B197" w14:textId="77777777" w:rsidR="007D1D61" w:rsidRDefault="007D1D61" w:rsidP="007D1D61">
      <w:pPr>
        <w:ind w:firstLine="0"/>
      </w:pP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7F8854E8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ПРЕДСТАВИТЕЛИ НА </w:t>
      </w:r>
      <w:r w:rsidR="00091597">
        <w:rPr>
          <w:b/>
          <w:bCs/>
        </w:rPr>
        <w:t xml:space="preserve">ИКОНОМИЧЕСКИЯ СЕКТОР, </w:t>
      </w:r>
      <w:r w:rsidRPr="00D6371C">
        <w:rPr>
          <w:b/>
          <w:bCs/>
        </w:rPr>
        <w:t>КОИТО ДА БЪДАТ ВКЛЮЧЕНИ 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7513D940" w14:textId="7515494D" w:rsidR="008E3CC5" w:rsidRPr="008E3CC5" w:rsidRDefault="008E3CC5" w:rsidP="008E3CC5">
      <w:pPr>
        <w:ind w:firstLine="709"/>
        <w:jc w:val="both"/>
        <w:rPr>
          <w:b/>
        </w:rPr>
      </w:pPr>
      <w:r>
        <w:t>В изпълнение на чл. 31</w:t>
      </w:r>
      <w:r w:rsidR="007D1D61">
        <w:t xml:space="preserve"> от Правилника за прилагане на Закона за регионалното развитие (ППЗРР), приет с Постановление №</w:t>
      </w:r>
      <w:r w:rsidR="00CC1BA6" w:rsidRPr="00CC1BA6">
        <w:t xml:space="preserve">№ 183 от 04 август 2020 г. </w:t>
      </w:r>
      <w:r w:rsidR="007D1D61">
        <w:t xml:space="preserve"> на Министерския съвет Ви уведомявам за подадените писмени заявления за включване в състава на </w:t>
      </w:r>
      <w:r w:rsidR="00CE4149">
        <w:t>Регионалния съвет за развитие</w:t>
      </w:r>
      <w:r w:rsidR="007D1D61">
        <w:t xml:space="preserve"> (РСР) на </w:t>
      </w:r>
      <w:r w:rsidR="004B511B">
        <w:t xml:space="preserve">Северен централен </w:t>
      </w:r>
      <w:r w:rsidR="007D1D61">
        <w:t xml:space="preserve">регион за планиране, постъпили в рамките на проведена процедура за избор на </w:t>
      </w:r>
      <w:r>
        <w:t>представители на икономическия сектор, които д</w:t>
      </w:r>
      <w:r w:rsidR="007D1D61">
        <w:t>а бъдат включени в състава на регион</w:t>
      </w:r>
      <w:r>
        <w:t>алните съвети за развитие</w:t>
      </w:r>
      <w:r w:rsidRPr="008E3CC5">
        <w:t>:</w:t>
      </w:r>
      <w:r w:rsidRPr="008E3CC5">
        <w:rPr>
          <w:b/>
        </w:rPr>
        <w:t xml:space="preserve"> </w:t>
      </w:r>
      <w:bookmarkStart w:id="0" w:name="_GoBack"/>
      <w:bookmarkEnd w:id="0"/>
    </w:p>
    <w:p w14:paraId="15826902" w14:textId="6CEE6C9D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 xml:space="preserve">малки предприятия/ </w:t>
      </w:r>
      <w:proofErr w:type="spellStart"/>
      <w:r w:rsidRPr="008E3CC5">
        <w:t>микропредприятия</w:t>
      </w:r>
      <w:proofErr w:type="spellEnd"/>
      <w:r w:rsidR="004B511B">
        <w:t>:</w:t>
      </w:r>
      <w:r w:rsidRPr="008E3CC5">
        <w:t xml:space="preserve"> </w:t>
      </w:r>
    </w:p>
    <w:p w14:paraId="470335D6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13530DA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509FFA6E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245722A2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средни предприятия:</w:t>
      </w:r>
    </w:p>
    <w:p w14:paraId="3DD85E12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309D9B60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295E8C9D" w14:textId="77777777" w:rsidR="008E3CC5" w:rsidRPr="008E3CC5" w:rsidRDefault="008E3CC5" w:rsidP="008E3CC5">
      <w:pPr>
        <w:ind w:firstLine="709"/>
        <w:jc w:val="both"/>
      </w:pPr>
      <w:r w:rsidRPr="008E3CC5">
        <w:lastRenderedPageBreak/>
        <w:t>3………………………………………………………………………………………….</w:t>
      </w:r>
    </w:p>
    <w:p w14:paraId="2B453B9A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 xml:space="preserve">големи предприятия: </w:t>
      </w:r>
    </w:p>
    <w:p w14:paraId="1A0C513F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595B09B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3AA51887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6AAAD44C" w14:textId="3799CDC9" w:rsidR="008E3CC5" w:rsidRPr="008E3CC5" w:rsidRDefault="008E3CC5" w:rsidP="008E3CC5">
      <w:pPr>
        <w:ind w:firstLine="709"/>
        <w:jc w:val="both"/>
      </w:pPr>
      <w:r w:rsidRPr="008E3CC5">
        <w:t xml:space="preserve">Съгласно т. 6 и т. 7 от Приложение № </w:t>
      </w:r>
      <w:r w:rsidR="00CE4149">
        <w:t>2</w:t>
      </w:r>
      <w:r w:rsidRPr="008E3CC5">
        <w:t xml:space="preserve">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</w:t>
      </w:r>
      <w:r w:rsidR="00CE4149">
        <w:t xml:space="preserve">представители на икономическия сектор </w:t>
      </w:r>
      <w:r w:rsidRPr="008E3CC5">
        <w:t xml:space="preserve">за включване в поименния състав на регионалния съвет за развитие на </w:t>
      </w:r>
      <w:r w:rsidR="004B511B">
        <w:t>Северен централен</w:t>
      </w:r>
      <w:r w:rsidRPr="008E3CC5">
        <w:t xml:space="preserve"> регион</w:t>
      </w:r>
      <w:r w:rsidR="00CF3216">
        <w:rPr>
          <w:lang w:val="en-US"/>
        </w:rPr>
        <w:t xml:space="preserve"> </w:t>
      </w:r>
      <w:r w:rsidR="00CE4149">
        <w:t xml:space="preserve">за </w:t>
      </w:r>
      <w:r w:rsidR="00CF3216">
        <w:t>планиране</w:t>
      </w:r>
      <w:r w:rsidRPr="008E3CC5">
        <w:t>. За всяка една от изброените групи предприятия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369F5EF9" w14:textId="77777777" w:rsidR="008E3CC5" w:rsidRPr="008E3CC5" w:rsidRDefault="008E3CC5" w:rsidP="008E3CC5">
      <w:pPr>
        <w:ind w:firstLine="709"/>
        <w:jc w:val="both"/>
      </w:pPr>
      <w:r w:rsidRPr="008E3CC5">
        <w:t>За всеки един от излъчените представители на отделните групи е необходимо заедно с подписания протокол да представите следните документи:</w:t>
      </w:r>
    </w:p>
    <w:p w14:paraId="1B0B377F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185CD017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има минимум 2 години опит в икономическа или стопанска дейност -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BA7CABD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е служител, собственик, управител или член на върховен орган или на управителен орган на някое от изброените групи предприятия - копие на трудов или граждански договор, копие от решение на Общо събрание за избор на членове на управителен съвет и др.</w:t>
      </w:r>
    </w:p>
    <w:p w14:paraId="3316B87F" w14:textId="0D08D88B" w:rsidR="00847255" w:rsidRPr="000D7106" w:rsidRDefault="00847255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58D64048" w14:textId="1F0A7A27" w:rsidR="000D7106" w:rsidRDefault="00D6371C" w:rsidP="00D6371C">
      <w:pPr>
        <w:spacing w:before="0" w:after="0"/>
        <w:ind w:firstLine="708"/>
        <w:jc w:val="both"/>
        <w:rPr>
          <w:iCs/>
        </w:rPr>
      </w:pPr>
      <w:r w:rsidRPr="00D6371C">
        <w:rPr>
          <w:iCs/>
        </w:rPr>
        <w:lastRenderedPageBreak/>
        <w:t xml:space="preserve">Обръщам внимание, че при промяна на основния член или на резервен член, съответната група от </w:t>
      </w:r>
      <w:r w:rsidR="008E3CC5">
        <w:rPr>
          <w:iCs/>
        </w:rPr>
        <w:t xml:space="preserve">предприятия </w:t>
      </w:r>
      <w:r w:rsidRPr="00D6371C">
        <w:rPr>
          <w:iCs/>
        </w:rPr>
        <w:t xml:space="preserve">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</w:t>
      </w:r>
      <w:r w:rsidR="00C813AC">
        <w:rPr>
          <w:iCs/>
        </w:rPr>
        <w:t>предприятия</w:t>
      </w:r>
      <w:r w:rsidRPr="00D6371C">
        <w:rPr>
          <w:iCs/>
        </w:rPr>
        <w:t xml:space="preserve">. Към писменото уведомление се прилага подписан протокол, удостоверяващ решението на групата от </w:t>
      </w:r>
      <w:r w:rsidR="0049722B">
        <w:rPr>
          <w:iCs/>
        </w:rPr>
        <w:t>предприятия</w:t>
      </w:r>
      <w:r w:rsidRPr="00D6371C">
        <w:rPr>
          <w:iCs/>
        </w:rPr>
        <w:t xml:space="preserve"> за подмяна на един от техните представители с друг и се представят същите документи, както при първоначалното определяне.</w:t>
      </w:r>
    </w:p>
    <w:p w14:paraId="6FFCFC5D" w14:textId="77777777" w:rsidR="0049722B" w:rsidRPr="00090F60" w:rsidRDefault="0049722B" w:rsidP="00D6371C">
      <w:pPr>
        <w:spacing w:before="0" w:after="0"/>
        <w:ind w:firstLine="708"/>
        <w:jc w:val="both"/>
        <w:rPr>
          <w:iCs/>
          <w:color w:val="000000"/>
        </w:rPr>
      </w:pPr>
    </w:p>
    <w:p w14:paraId="4D2DEBAC" w14:textId="2B6FE114" w:rsidR="005D2EEA" w:rsidRPr="00140231" w:rsidRDefault="005D2EEA" w:rsidP="0049722B">
      <w:pPr>
        <w:tabs>
          <w:tab w:val="left" w:pos="4820"/>
        </w:tabs>
        <w:ind w:left="2268" w:hanging="1559"/>
        <w:jc w:val="both"/>
      </w:pPr>
      <w:r w:rsidRPr="005D2EEA">
        <w:rPr>
          <w:b/>
        </w:rPr>
        <w:t xml:space="preserve">Приложение: </w:t>
      </w:r>
      <w:r w:rsidRPr="00140231">
        <w:t>1.</w:t>
      </w:r>
      <w:r w:rsidRPr="005D2EEA">
        <w:rPr>
          <w:b/>
        </w:rPr>
        <w:t xml:space="preserve"> </w:t>
      </w:r>
      <w:r w:rsidRPr="0014023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59AD6B8A" w14:textId="0208E868" w:rsidR="00EA02DB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                     </w:t>
      </w:r>
      <w:r w:rsidR="005D2EEA">
        <w:rPr>
          <w:b/>
        </w:rPr>
        <w:t>С УВАЖЕНИЕ,</w:t>
      </w:r>
    </w:p>
    <w:p w14:paraId="1DC061FA" w14:textId="787B8111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351373CB" w14:textId="77777777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6D036B9D" w14:textId="598FF843" w:rsidR="000D7106" w:rsidRPr="00090F60" w:rsidRDefault="00EA02DB" w:rsidP="00CE4149">
      <w:pPr>
        <w:tabs>
          <w:tab w:val="left" w:pos="4820"/>
        </w:tabs>
        <w:spacing w:line="240" w:lineRule="auto"/>
        <w:ind w:firstLine="0"/>
        <w:jc w:val="right"/>
        <w:rPr>
          <w:b/>
        </w:rPr>
      </w:pPr>
      <w:r>
        <w:rPr>
          <w:b/>
        </w:rPr>
        <w:tab/>
      </w:r>
      <w:r w:rsidR="00CE4149">
        <w:rPr>
          <w:b/>
        </w:rPr>
        <w:t>….</w:t>
      </w:r>
      <w:r w:rsidR="00D6371C">
        <w:rPr>
          <w:b/>
        </w:rPr>
        <w:t>…………………………</w:t>
      </w:r>
    </w:p>
    <w:p w14:paraId="734C58A6" w14:textId="77777777" w:rsidR="00CE4149" w:rsidRDefault="00E65A34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СЕКРЕТАР НА РСР  НА</w:t>
      </w:r>
      <w:r w:rsidR="00CE4149">
        <w:rPr>
          <w:b/>
        </w:rPr>
        <w:t xml:space="preserve"> </w:t>
      </w:r>
    </w:p>
    <w:p w14:paraId="224E0D83" w14:textId="4DD3BC94" w:rsidR="00CE4149" w:rsidRDefault="004B511B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 xml:space="preserve">СЕВЕРЕН ЦЕНТРАЛЕН </w:t>
      </w:r>
    </w:p>
    <w:p w14:paraId="3744681D" w14:textId="52F1D390" w:rsidR="000D7106" w:rsidRPr="00E65A34" w:rsidRDefault="00E65A34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РЕГИОН ЗА ПЛАНИРАНЕ</w:t>
      </w:r>
    </w:p>
    <w:p w14:paraId="565AE099" w14:textId="77777777" w:rsidR="00593A99" w:rsidRPr="00B103B3" w:rsidRDefault="00593A99" w:rsidP="00CE4149">
      <w:pPr>
        <w:spacing w:line="480" w:lineRule="auto"/>
        <w:ind w:left="3420" w:firstLine="0"/>
        <w:jc w:val="right"/>
        <w:rPr>
          <w:b/>
        </w:rPr>
      </w:pPr>
    </w:p>
    <w:p w14:paraId="77673308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5190C1F4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A3B78" w14:textId="77777777" w:rsidR="001170E0" w:rsidRDefault="001170E0">
      <w:r>
        <w:separator/>
      </w:r>
    </w:p>
  </w:endnote>
  <w:endnote w:type="continuationSeparator" w:id="0">
    <w:p w14:paraId="4A961771" w14:textId="77777777" w:rsidR="001170E0" w:rsidRDefault="0011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0B8B2BA0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49722B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49722B">
              <w:rPr>
                <w:b/>
                <w:bCs/>
                <w:noProof/>
              </w:rPr>
              <w:t>4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49722B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49722B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49722B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A2DD8" w14:textId="77777777" w:rsidR="001170E0" w:rsidRDefault="001170E0">
      <w:r>
        <w:separator/>
      </w:r>
    </w:p>
  </w:footnote>
  <w:footnote w:type="continuationSeparator" w:id="0">
    <w:p w14:paraId="1D71078D" w14:textId="77777777" w:rsidR="001170E0" w:rsidRDefault="0011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2539B5AE" w:rsidR="00AA1A78" w:rsidRPr="00AA1A78" w:rsidRDefault="000D7106" w:rsidP="0018449D">
          <w:pPr>
            <w:ind w:firstLine="0"/>
            <w:jc w:val="center"/>
            <w:rPr>
              <w:b/>
              <w:lang w:val="en-US"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1482"/>
    <w:rsid w:val="0008513C"/>
    <w:rsid w:val="0008612E"/>
    <w:rsid w:val="00091597"/>
    <w:rsid w:val="000A5F38"/>
    <w:rsid w:val="000C3B8C"/>
    <w:rsid w:val="000C778F"/>
    <w:rsid w:val="000D7106"/>
    <w:rsid w:val="001170E0"/>
    <w:rsid w:val="00120D09"/>
    <w:rsid w:val="00122688"/>
    <w:rsid w:val="00127EED"/>
    <w:rsid w:val="00140231"/>
    <w:rsid w:val="00145E77"/>
    <w:rsid w:val="001468C9"/>
    <w:rsid w:val="00146ABA"/>
    <w:rsid w:val="00166203"/>
    <w:rsid w:val="0018449D"/>
    <w:rsid w:val="00190135"/>
    <w:rsid w:val="00195B56"/>
    <w:rsid w:val="001A5B9C"/>
    <w:rsid w:val="001D2F56"/>
    <w:rsid w:val="001E1860"/>
    <w:rsid w:val="001F30E8"/>
    <w:rsid w:val="001F550E"/>
    <w:rsid w:val="002009B3"/>
    <w:rsid w:val="002344B6"/>
    <w:rsid w:val="002414DF"/>
    <w:rsid w:val="00246101"/>
    <w:rsid w:val="002566D6"/>
    <w:rsid w:val="002644F7"/>
    <w:rsid w:val="0026490C"/>
    <w:rsid w:val="00272B22"/>
    <w:rsid w:val="00290E1D"/>
    <w:rsid w:val="002A7C46"/>
    <w:rsid w:val="002E1186"/>
    <w:rsid w:val="002E2B51"/>
    <w:rsid w:val="00306167"/>
    <w:rsid w:val="00322AD7"/>
    <w:rsid w:val="003312DA"/>
    <w:rsid w:val="00333C7E"/>
    <w:rsid w:val="0035704D"/>
    <w:rsid w:val="003622CA"/>
    <w:rsid w:val="003736FE"/>
    <w:rsid w:val="0037679B"/>
    <w:rsid w:val="003B01AF"/>
    <w:rsid w:val="00411956"/>
    <w:rsid w:val="0041296D"/>
    <w:rsid w:val="00442A23"/>
    <w:rsid w:val="00445216"/>
    <w:rsid w:val="00457358"/>
    <w:rsid w:val="00475D52"/>
    <w:rsid w:val="00484DCF"/>
    <w:rsid w:val="00485EC5"/>
    <w:rsid w:val="0049182A"/>
    <w:rsid w:val="00493008"/>
    <w:rsid w:val="00495290"/>
    <w:rsid w:val="004956B7"/>
    <w:rsid w:val="0049722B"/>
    <w:rsid w:val="00497E32"/>
    <w:rsid w:val="004A6D4E"/>
    <w:rsid w:val="004B511B"/>
    <w:rsid w:val="004C46C8"/>
    <w:rsid w:val="004D3B57"/>
    <w:rsid w:val="004D49C2"/>
    <w:rsid w:val="004D67CA"/>
    <w:rsid w:val="004E21D1"/>
    <w:rsid w:val="005043C7"/>
    <w:rsid w:val="00522E2B"/>
    <w:rsid w:val="00540542"/>
    <w:rsid w:val="00551210"/>
    <w:rsid w:val="00564A1E"/>
    <w:rsid w:val="00572029"/>
    <w:rsid w:val="00574CD1"/>
    <w:rsid w:val="005860F1"/>
    <w:rsid w:val="00593A99"/>
    <w:rsid w:val="00593B9C"/>
    <w:rsid w:val="00594D1E"/>
    <w:rsid w:val="00597130"/>
    <w:rsid w:val="005A4C22"/>
    <w:rsid w:val="005C3210"/>
    <w:rsid w:val="005C75AB"/>
    <w:rsid w:val="005D2EEA"/>
    <w:rsid w:val="005E35D0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7F22B8"/>
    <w:rsid w:val="00821983"/>
    <w:rsid w:val="008373A4"/>
    <w:rsid w:val="00847255"/>
    <w:rsid w:val="00863552"/>
    <w:rsid w:val="00870FEA"/>
    <w:rsid w:val="0087415D"/>
    <w:rsid w:val="00883DAD"/>
    <w:rsid w:val="008B0255"/>
    <w:rsid w:val="008E3CC5"/>
    <w:rsid w:val="00912CD2"/>
    <w:rsid w:val="0091547C"/>
    <w:rsid w:val="0091731D"/>
    <w:rsid w:val="00917D1E"/>
    <w:rsid w:val="009207DD"/>
    <w:rsid w:val="00945767"/>
    <w:rsid w:val="0098299E"/>
    <w:rsid w:val="00991FBE"/>
    <w:rsid w:val="009D0649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9432C"/>
    <w:rsid w:val="00AA1A78"/>
    <w:rsid w:val="00AA5C91"/>
    <w:rsid w:val="00AA6090"/>
    <w:rsid w:val="00AB673B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455C8"/>
    <w:rsid w:val="00C60E66"/>
    <w:rsid w:val="00C813AC"/>
    <w:rsid w:val="00C90AE0"/>
    <w:rsid w:val="00CA7907"/>
    <w:rsid w:val="00CC1BA6"/>
    <w:rsid w:val="00CC5AC8"/>
    <w:rsid w:val="00CE4149"/>
    <w:rsid w:val="00CE499A"/>
    <w:rsid w:val="00CF3216"/>
    <w:rsid w:val="00D03BE0"/>
    <w:rsid w:val="00D13E3B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1289"/>
    <w:rsid w:val="00DF2FD9"/>
    <w:rsid w:val="00E021F1"/>
    <w:rsid w:val="00E15176"/>
    <w:rsid w:val="00E37097"/>
    <w:rsid w:val="00E61CDE"/>
    <w:rsid w:val="00E65A34"/>
    <w:rsid w:val="00EA02DB"/>
    <w:rsid w:val="00EA2D8C"/>
    <w:rsid w:val="00EC02E4"/>
    <w:rsid w:val="00ED3268"/>
    <w:rsid w:val="00EF296D"/>
    <w:rsid w:val="00EF3208"/>
    <w:rsid w:val="00F43052"/>
    <w:rsid w:val="00F456F5"/>
    <w:rsid w:val="00F60F76"/>
    <w:rsid w:val="00F96D92"/>
    <w:rsid w:val="00FB7016"/>
    <w:rsid w:val="00FC01EE"/>
    <w:rsid w:val="00FC4755"/>
    <w:rsid w:val="00FD001A"/>
    <w:rsid w:val="00FE4F70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9</TotalTime>
  <Pages>4</Pages>
  <Words>466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3448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VIDA KRUMOVA VLAIKOVA</cp:lastModifiedBy>
  <cp:revision>8</cp:revision>
  <cp:lastPrinted>2018-08-21T12:42:00Z</cp:lastPrinted>
  <dcterms:created xsi:type="dcterms:W3CDTF">2020-08-07T07:21:00Z</dcterms:created>
  <dcterms:modified xsi:type="dcterms:W3CDTF">2025-01-29T06:41:00Z</dcterms:modified>
</cp:coreProperties>
</file>